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00549" w14:textId="348CC121"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24DA0" w:rsidRPr="00724DA0">
        <w:rPr>
          <w:rFonts w:ascii="Arial" w:hAnsi="Arial" w:cs="Arial"/>
          <w:b/>
          <w:sz w:val="28"/>
          <w:szCs w:val="28"/>
        </w:rPr>
        <w:t>RP-201731</w:t>
      </w:r>
      <w:bookmarkStart w:id="0" w:name="_GoBack"/>
      <w:bookmarkEnd w:id="0"/>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0D2DB60"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10.8.3.4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62C1BEA0" w:rsidR="00593315" w:rsidRPr="008836AC" w:rsidRDefault="00C40A9B" w:rsidP="001A248F">
            <w:pPr>
              <w:tabs>
                <w:tab w:val="left" w:pos="567"/>
              </w:tabs>
              <w:spacing w:after="0"/>
              <w:rPr>
                <w:rFonts w:ascii="Arial" w:hAnsi="Arial" w:cs="Arial"/>
                <w:lang w:eastAsia="ja-JP"/>
              </w:rPr>
            </w:pPr>
            <w:r w:rsidRPr="00C40A9B">
              <w:rPr>
                <w:rFonts w:ascii="Arial" w:hAnsi="Arial" w:cs="Arial"/>
                <w:lang w:eastAsia="ja-JP"/>
              </w:rPr>
              <w:t>LTE Advanced inter-band CA Rel-17 for 2 bands DL with 2 bands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DF2AE08" w:rsidR="00A76519" w:rsidRPr="008A2332" w:rsidRDefault="00C40A9B" w:rsidP="00607883">
            <w:pPr>
              <w:tabs>
                <w:tab w:val="left" w:pos="567"/>
              </w:tabs>
              <w:spacing w:after="0"/>
              <w:rPr>
                <w:rFonts w:ascii="Arial" w:hAnsi="Arial" w:cs="Arial"/>
                <w:lang w:eastAsia="ja-JP"/>
              </w:rPr>
            </w:pPr>
            <w:r w:rsidRPr="00C40A9B">
              <w:rPr>
                <w:rFonts w:ascii="Arial" w:hAnsi="Arial" w:cs="Arial"/>
                <w:lang w:eastAsia="ja-JP"/>
              </w:rPr>
              <w:t>RP-201</w:t>
            </w:r>
            <w:r w:rsidR="00607883">
              <w:rPr>
                <w:rFonts w:ascii="Arial" w:hAnsi="Arial" w:cs="Arial"/>
                <w:lang w:eastAsia="ja-JP"/>
              </w:rPr>
              <w:t>24</w:t>
            </w:r>
            <w:r w:rsidR="00200537">
              <w:rPr>
                <w:rFonts w:ascii="Arial" w:hAnsi="Arial" w:cs="Arial"/>
                <w:lang w:eastAsia="ja-JP"/>
              </w:rPr>
              <w:t>6</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9DD8442" w:rsidR="00871653" w:rsidRPr="00A76519" w:rsidRDefault="00C40A9B" w:rsidP="008836AC">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Pr>
                <w:rFonts w:asciiTheme="minorEastAsia" w:eastAsiaTheme="minorEastAsia" w:hAnsiTheme="minorEastAsia" w:cs="Arial" w:hint="eastAsia"/>
                <w:lang w:eastAsia="zh-CN"/>
              </w:rPr>
              <w:t>Liu</w:t>
            </w:r>
            <w:r>
              <w:rPr>
                <w:rFonts w:asciiTheme="minorEastAsia" w:eastAsiaTheme="minorEastAsia" w:hAnsiTheme="minorEastAsia" w:cs="Arial"/>
                <w:lang w:eastAsia="zh-CN"/>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04AF6" w14:textId="77777777" w:rsidR="007A5A99" w:rsidRDefault="007A5A99">
      <w:r>
        <w:separator/>
      </w:r>
    </w:p>
  </w:endnote>
  <w:endnote w:type="continuationSeparator" w:id="0">
    <w:p w14:paraId="459DF03D" w14:textId="77777777" w:rsidR="007A5A99" w:rsidRDefault="007A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724DA0">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4DA0">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A7C9B" w14:textId="77777777" w:rsidR="007A5A99" w:rsidRDefault="007A5A99">
      <w:r>
        <w:separator/>
      </w:r>
    </w:p>
  </w:footnote>
  <w:footnote w:type="continuationSeparator" w:id="0">
    <w:p w14:paraId="23A498AC" w14:textId="77777777" w:rsidR="007A5A99" w:rsidRDefault="007A5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7883"/>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24DA0"/>
    <w:rsid w:val="00733826"/>
    <w:rsid w:val="00766CFB"/>
    <w:rsid w:val="007816FF"/>
    <w:rsid w:val="00783B44"/>
    <w:rsid w:val="00784E9E"/>
    <w:rsid w:val="00785028"/>
    <w:rsid w:val="007A04F1"/>
    <w:rsid w:val="007A3A5A"/>
    <w:rsid w:val="007A3D85"/>
    <w:rsid w:val="007A3F3F"/>
    <w:rsid w:val="007A4370"/>
    <w:rsid w:val="007A5A99"/>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25B3-8FE1-4866-AF01-2486E028D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2020-09-04T11:32:00Z</dcterms:created>
  <dcterms:modified xsi:type="dcterms:W3CDTF">2020-09-07T06:24:00Z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(2)6wo57Hi9tWB2eLmY7rm9WVvlNWdrJeZl2tjKhVN4WpD7i8nth9SWgXp3g1zYzsYOIMIjl/qr
RMtYpX/aMqhrZ3L6eUaOwan4557dMK4lQlaNbNieO2gPUloljdOii9dFWzkpImRv8Uls3eSt
kqowP6/YdigBdUt2+Eb9Ka0mJ8VXD5jBfboT/CWEAMs3pMRsBiVnHc0ebeA4oLBiefr9MLiu
jOFJhnN9wEAKRSNlWk</vt:lpwstr>
  </property>
  <property fmtid="{D5CDD505-2E9C-101B-9397-08002B2CF9AE}" pid="11" name="_2015_ms_pID_7253431">
    <vt:lpwstr>3MIpDAhbrpFNM1Bi7et/eHIx+/JRUrMAxYUQBYbBoBkw7gQl1mQtDP
0pZsrm0lBfwy3Q7Fn7j7pTz3BdG+S44iywunEJorQPGBgT14pxPlq7QRzqxV4cZ5dw2FBJH0
oLMBjl3MMTi6Bu7niTxHBDhfAANDtvawuCsJ1fxTtp6TYcCFkl5fePWrT6maa3G3AV/lLBq0
89bik1b+gE4bxNER</vt:lpwstr>
  </property>
</Properties>
</file>